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sz w:val="48"/>
                <w:szCs w:val="48"/>
              </w:rPr>
            </w:pPr>
          </w:p>
        </w:tc>
      </w:tr>
      <w:tr w:rsidR="00217ACA" w:rsidRPr="00E0668D" w14:paraId="6153A3A2" w14:textId="77777777" w:rsidTr="00A13088">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szCs w:val="21"/>
                <w:vertAlign w:val="superscript"/>
              </w:rPr>
            </w:pPr>
          </w:p>
          <w:p w14:paraId="03A33370" w14:textId="77777777" w:rsidR="004448D7" w:rsidRPr="00E0668D" w:rsidRDefault="004448D7" w:rsidP="0078644C">
            <w:pPr>
              <w:overflowPunct w:val="0"/>
              <w:autoSpaceDE w:val="0"/>
              <w:autoSpaceDN w:val="0"/>
              <w:ind w:left="102" w:right="102"/>
              <w:jc w:val="right"/>
              <w:rPr>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39CB28E8"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pPr>
          </w:p>
        </w:tc>
      </w:tr>
      <w:tr w:rsidR="004448D7" w:rsidRPr="00E0668D" w14:paraId="10FC2A2B" w14:textId="77777777" w:rsidTr="0039207A">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b/>
                <w:kern w:val="0"/>
                <w:sz w:val="28"/>
                <w:szCs w:val="28"/>
              </w:rPr>
            </w:pPr>
            <w:r w:rsidRPr="004448D7">
              <w:rPr>
                <w:rFonts w:hint="eastAsia"/>
                <w:b/>
                <w:spacing w:val="200"/>
                <w:kern w:val="0"/>
                <w:sz w:val="28"/>
                <w:szCs w:val="28"/>
                <w:fitText w:val="960" w:id="-1401124095"/>
              </w:rPr>
              <w:t>件</w:t>
            </w:r>
            <w:r w:rsidRPr="004448D7">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0F791DBB" w:rsidR="004448D7" w:rsidRPr="00E0668D" w:rsidRDefault="00A906FB" w:rsidP="004448D7">
            <w:pPr>
              <w:overflowPunct w:val="0"/>
              <w:autoSpaceDE w:val="0"/>
              <w:autoSpaceDN w:val="0"/>
              <w:ind w:left="102" w:right="102"/>
              <w:rPr>
                <w:b/>
                <w:sz w:val="32"/>
                <w:szCs w:val="32"/>
              </w:rPr>
            </w:pPr>
            <w:r>
              <w:rPr>
                <w:rFonts w:hint="eastAsia"/>
                <w:b/>
                <w:sz w:val="32"/>
                <w:szCs w:val="32"/>
              </w:rPr>
              <w:t>福岡市中部水処理センター</w:t>
            </w:r>
            <w:r w:rsidR="00E239B3">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pPr>
          </w:p>
        </w:tc>
      </w:tr>
      <w:tr w:rsidR="0093742F" w:rsidRPr="00E0668D" w14:paraId="139C152E" w14:textId="77777777" w:rsidTr="0039207A">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77777777" w:rsidR="0093742F" w:rsidRPr="00E0668D" w:rsidRDefault="0093742F" w:rsidP="00A13088">
            <w:pPr>
              <w:wordWrap w:val="0"/>
              <w:overflowPunct w:val="0"/>
              <w:autoSpaceDE w:val="0"/>
              <w:autoSpaceDN w:val="0"/>
              <w:ind w:left="340" w:right="102"/>
              <w:rPr>
                <w:sz w:val="28"/>
                <w:szCs w:val="28"/>
              </w:rPr>
            </w:pPr>
            <w:r w:rsidRPr="00E0668D">
              <w:rPr>
                <w:rFonts w:hint="eastAsia"/>
                <w:sz w:val="28"/>
                <w:szCs w:val="28"/>
              </w:rPr>
              <w:t>福岡市契約事務規則及び関係書類を承諾のうえ入札します。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77777777" w:rsidR="0093742F" w:rsidRPr="0078644C" w:rsidRDefault="0093742F" w:rsidP="003A0076">
            <w:pPr>
              <w:wordWrap w:val="0"/>
              <w:overflowPunct w:val="0"/>
              <w:autoSpaceDE w:val="0"/>
              <w:autoSpaceDN w:val="0"/>
              <w:ind w:rightChars="49" w:right="103" w:firstLineChars="200" w:firstLine="560"/>
              <w:rPr>
                <w:sz w:val="28"/>
                <w:szCs w:val="28"/>
              </w:rPr>
            </w:pPr>
            <w:r w:rsidRPr="0078644C">
              <w:rPr>
                <w:rFonts w:hint="eastAsia"/>
                <w:sz w:val="28"/>
                <w:szCs w:val="28"/>
              </w:rPr>
              <w:t>福岡市長</w:t>
            </w:r>
          </w:p>
          <w:p w14:paraId="31EA2A7E" w14:textId="77777777" w:rsidR="0093742F" w:rsidRPr="00E0668D" w:rsidRDefault="0093742F" w:rsidP="00552C50">
            <w:pPr>
              <w:wordWrap w:val="0"/>
              <w:overflowPunct w:val="0"/>
              <w:autoSpaceDE w:val="0"/>
              <w:autoSpaceDN w:val="0"/>
              <w:spacing w:line="160" w:lineRule="exact"/>
              <w:ind w:left="102" w:right="102"/>
              <w:rPr>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sz w:val="24"/>
                <w:szCs w:val="24"/>
              </w:rPr>
            </w:pPr>
          </w:p>
          <w:p w14:paraId="1F45FBD2" w14:textId="77777777" w:rsidR="006A2CB9" w:rsidRDefault="006A2CB9" w:rsidP="00552C50">
            <w:pPr>
              <w:wordWrap w:val="0"/>
              <w:overflowPunct w:val="0"/>
              <w:autoSpaceDE w:val="0"/>
              <w:autoSpaceDN w:val="0"/>
              <w:ind w:left="102" w:right="102"/>
              <w:jc w:val="right"/>
              <w:rPr>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pPr>
            <w:r w:rsidRPr="00E0668D">
              <w:rPr>
                <w:rFonts w:hint="eastAsia"/>
              </w:rPr>
              <w:t>課税</w:t>
            </w:r>
          </w:p>
          <w:p w14:paraId="61D4C963" w14:textId="77777777" w:rsidR="0093742F" w:rsidRPr="00E0668D" w:rsidRDefault="0093742F">
            <w:pPr>
              <w:wordWrap w:val="0"/>
              <w:overflowPunct w:val="0"/>
              <w:autoSpaceDE w:val="0"/>
              <w:autoSpaceDN w:val="0"/>
              <w:jc w:val="distribute"/>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21087"/>
    <w:rsid w:val="00067793"/>
    <w:rsid w:val="000825F0"/>
    <w:rsid w:val="000B7E9F"/>
    <w:rsid w:val="000E328C"/>
    <w:rsid w:val="00100162"/>
    <w:rsid w:val="00133A27"/>
    <w:rsid w:val="001360CB"/>
    <w:rsid w:val="0014304C"/>
    <w:rsid w:val="00150DD9"/>
    <w:rsid w:val="001770DB"/>
    <w:rsid w:val="001948EE"/>
    <w:rsid w:val="001C3A1F"/>
    <w:rsid w:val="001D381A"/>
    <w:rsid w:val="001F483F"/>
    <w:rsid w:val="00217ACA"/>
    <w:rsid w:val="002B4C8D"/>
    <w:rsid w:val="002C1BD1"/>
    <w:rsid w:val="002D2E7E"/>
    <w:rsid w:val="002F67BF"/>
    <w:rsid w:val="00305405"/>
    <w:rsid w:val="0039207A"/>
    <w:rsid w:val="00394860"/>
    <w:rsid w:val="003A0076"/>
    <w:rsid w:val="003D05C0"/>
    <w:rsid w:val="003E0B21"/>
    <w:rsid w:val="003E4A58"/>
    <w:rsid w:val="00404990"/>
    <w:rsid w:val="004448D7"/>
    <w:rsid w:val="00475E8E"/>
    <w:rsid w:val="004D2D9A"/>
    <w:rsid w:val="004E3270"/>
    <w:rsid w:val="0050109E"/>
    <w:rsid w:val="00510AA8"/>
    <w:rsid w:val="00552C50"/>
    <w:rsid w:val="0064335B"/>
    <w:rsid w:val="006500C2"/>
    <w:rsid w:val="00667615"/>
    <w:rsid w:val="00685DF1"/>
    <w:rsid w:val="00693AB9"/>
    <w:rsid w:val="006A2CB9"/>
    <w:rsid w:val="006C4AEB"/>
    <w:rsid w:val="006C5BC7"/>
    <w:rsid w:val="006E4AD9"/>
    <w:rsid w:val="006F6FEE"/>
    <w:rsid w:val="00740622"/>
    <w:rsid w:val="0078644C"/>
    <w:rsid w:val="007E7FB2"/>
    <w:rsid w:val="007F26CE"/>
    <w:rsid w:val="00883B30"/>
    <w:rsid w:val="0093742F"/>
    <w:rsid w:val="009B7A99"/>
    <w:rsid w:val="009E1B90"/>
    <w:rsid w:val="009F01EC"/>
    <w:rsid w:val="00A03EB3"/>
    <w:rsid w:val="00A13088"/>
    <w:rsid w:val="00A27078"/>
    <w:rsid w:val="00A73190"/>
    <w:rsid w:val="00A73349"/>
    <w:rsid w:val="00A906FB"/>
    <w:rsid w:val="00B36233"/>
    <w:rsid w:val="00B363CD"/>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E406F"/>
    <w:rsid w:val="00E0668D"/>
    <w:rsid w:val="00E11D87"/>
    <w:rsid w:val="00E17435"/>
    <w:rsid w:val="00E239B3"/>
    <w:rsid w:val="00ED0325"/>
    <w:rsid w:val="00ED5587"/>
    <w:rsid w:val="00F371D0"/>
    <w:rsid w:val="00F7184D"/>
    <w:rsid w:val="00F7362C"/>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rules v:ext="edit">
        <o:r id="V:Rule1" type="callout" idref="#角丸四角形吹き出し 1"/>
      </o:rules>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2</TotalTime>
  <Pages>1</Pages>
  <Words>95</Words>
  <Characters>543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dc:creator>小﨑　俊丈</dc:creator>
  <cp:keywords/>
  <dc:description/>
  <cp:lastModifiedBy>小﨑　俊丈</cp:lastModifiedBy>
  <cp:revision>2</cp:revision>
  <cp:lastPrinted>2021-08-06T07:42:00Z</cp:lastPrinted>
  <dcterms:created xsi:type="dcterms:W3CDTF">2026-02-25T10:08:00Z</dcterms:created>
  <dcterms:modified xsi:type="dcterms:W3CDTF">2026-02-25T10:08:00Z</dcterms:modified>
</cp:coreProperties>
</file>